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65" w:rsidRPr="003572DA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2DA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</w:p>
    <w:p w:rsidR="00C10765" w:rsidRPr="003572DA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2DA">
        <w:rPr>
          <w:rFonts w:ascii="Times New Roman" w:hAnsi="Times New Roman" w:cs="Times New Roman"/>
          <w:b/>
          <w:bCs/>
          <w:sz w:val="24"/>
          <w:szCs w:val="24"/>
        </w:rPr>
        <w:t>2012-2013 гг.</w:t>
      </w:r>
    </w:p>
    <w:p w:rsidR="00C10765" w:rsidRPr="003572DA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2DA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:rsidR="00C10765" w:rsidRPr="003572DA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72DA">
        <w:rPr>
          <w:rFonts w:ascii="Times New Roman" w:hAnsi="Times New Roman" w:cs="Times New Roman"/>
          <w:b/>
          <w:bCs/>
          <w:sz w:val="24"/>
          <w:szCs w:val="24"/>
        </w:rPr>
        <w:t>9-11 класс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</w:rPr>
        <w:t>Конкурс понимания устной речи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(9-1</w:t>
      </w:r>
      <w:r w:rsidRPr="003572D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10765" w:rsidRPr="003572DA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C10765" w:rsidRPr="003572DA" w:rsidRDefault="00C10765" w:rsidP="00357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3572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Keys</w:t>
      </w:r>
    </w:p>
    <w:p w:rsidR="00C10765" w:rsidRPr="003572DA" w:rsidRDefault="00C10765" w:rsidP="00357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0765" w:rsidRPr="00F45F49" w:rsidRDefault="00C10765" w:rsidP="003572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 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</w:tblGrid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T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F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NI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NI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NI</w:t>
            </w:r>
          </w:p>
        </w:tc>
      </w:tr>
    </w:tbl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2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</w:tblGrid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D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A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A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A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D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A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C</w:t>
            </w:r>
          </w:p>
        </w:tc>
      </w:tr>
      <w:tr w:rsidR="00C10765" w:rsidRPr="00047F51">
        <w:tc>
          <w:tcPr>
            <w:tcW w:w="957" w:type="dxa"/>
          </w:tcPr>
          <w:p w:rsidR="00C10765" w:rsidRPr="00047F51" w:rsidRDefault="00C10765" w:rsidP="003D56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A</w:t>
            </w:r>
          </w:p>
        </w:tc>
      </w:tr>
      <w:tr w:rsidR="00C10765" w:rsidRPr="00047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2"/>
        </w:trPr>
        <w:tc>
          <w:tcPr>
            <w:tcW w:w="957" w:type="dxa"/>
          </w:tcPr>
          <w:p w:rsidR="00C10765" w:rsidRPr="00F45F49" w:rsidRDefault="00C10765" w:rsidP="003D56E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C</w:t>
            </w:r>
          </w:p>
        </w:tc>
      </w:tr>
    </w:tbl>
    <w:p w:rsidR="00C10765" w:rsidRPr="00F45F49" w:rsidRDefault="00C10765" w:rsidP="003572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0765" w:rsidRPr="00F45F49" w:rsidRDefault="00C10765" w:rsidP="003572D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</w:rPr>
        <w:t>Конкурс понимания письменного текста (</w:t>
      </w:r>
      <w:r>
        <w:rPr>
          <w:rFonts w:ascii="Times New Roman" w:hAnsi="Times New Roman" w:cs="Times New Roman"/>
          <w:b/>
          <w:bCs/>
          <w:sz w:val="24"/>
          <w:szCs w:val="24"/>
        </w:rPr>
        <w:t>9-1</w:t>
      </w:r>
      <w:r w:rsidRPr="003572D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9-1</w:t>
      </w:r>
      <w:r w:rsidRPr="003572D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KEY</w:t>
      </w:r>
    </w:p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Task 1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</w:tbl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751"/>
      </w:tblGrid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51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Men/women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51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Uniqueness of individuals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751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Person/situation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51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Conscious/unconsious</w:t>
            </w:r>
          </w:p>
        </w:tc>
      </w:tr>
    </w:tbl>
    <w:p w:rsidR="00C10765" w:rsidRPr="00F45F49" w:rsidRDefault="00C10765" w:rsidP="003572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C10765" w:rsidRPr="00F45F49" w:rsidRDefault="00C10765" w:rsidP="003572DA">
      <w:pPr>
        <w:rPr>
          <w:rFonts w:ascii="Times New Roman" w:hAnsi="Times New Roman" w:cs="Times New Roman"/>
          <w:sz w:val="24"/>
          <w:szCs w:val="24"/>
        </w:rPr>
      </w:pPr>
    </w:p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4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10765" w:rsidRPr="00F45F49" w:rsidRDefault="00C10765" w:rsidP="003572D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5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</w:tblGrid>
      <w:tr w:rsidR="00C10765" w:rsidRPr="00047F51">
        <w:tc>
          <w:tcPr>
            <w:tcW w:w="100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765" w:rsidRPr="003572DA" w:rsidRDefault="00C10765" w:rsidP="003572D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</w:rPr>
        <w:t>Л</w:t>
      </w:r>
      <w:r>
        <w:rPr>
          <w:rFonts w:ascii="Times New Roman" w:hAnsi="Times New Roman" w:cs="Times New Roman"/>
          <w:b/>
          <w:bCs/>
          <w:sz w:val="24"/>
          <w:szCs w:val="24"/>
        </w:rPr>
        <w:t>ексико-грамматический тест (9-1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45F49">
        <w:rPr>
          <w:rFonts w:ascii="Times New Roman" w:hAnsi="Times New Roman" w:cs="Times New Roman"/>
          <w:b/>
          <w:bCs/>
          <w:sz w:val="24"/>
          <w:szCs w:val="24"/>
        </w:rPr>
        <w:t>Ключи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5F4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3572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5F49">
        <w:rPr>
          <w:rFonts w:ascii="Times New Roman" w:hAnsi="Times New Roman" w:cs="Times New Roman"/>
          <w:sz w:val="24"/>
          <w:szCs w:val="24"/>
          <w:lang w:val="en-US"/>
        </w:rPr>
        <w:t>Key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Use of English (9-11</w:t>
      </w:r>
      <w:r w:rsidRPr="00F45F4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828"/>
        <w:gridCol w:w="2952"/>
      </w:tblGrid>
      <w:tr w:rsidR="00C10765" w:rsidRPr="00047F51">
        <w:trPr>
          <w:gridAfter w:val="1"/>
          <w:wAfter w:w="2952" w:type="dxa"/>
        </w:trPr>
        <w:tc>
          <w:tcPr>
            <w:tcW w:w="828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Item</w:t>
            </w:r>
          </w:p>
        </w:tc>
        <w:tc>
          <w:tcPr>
            <w:tcW w:w="828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KEYS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80" w:type="dxa"/>
            <w:gridSpan w:val="2"/>
          </w:tcPr>
          <w:p w:rsidR="00C10765" w:rsidRPr="00F45F49" w:rsidRDefault="00C10765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3 – they are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2 - although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3 - housework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1 – as well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4 - however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3 – more likely  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4 - say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3 – exception of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80" w:type="dxa"/>
            <w:gridSpan w:val="2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3 – per cent of</w:t>
            </w:r>
          </w:p>
        </w:tc>
      </w:tr>
    </w:tbl>
    <w:p w:rsidR="00C10765" w:rsidRPr="00F45F49" w:rsidRDefault="00C10765" w:rsidP="003572D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10765" w:rsidRPr="00F45F49" w:rsidRDefault="00C10765" w:rsidP="003572D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45F49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440"/>
      </w:tblGrid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affecting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absorbed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complaints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illnesses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those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seen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daily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produce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willing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fewer</w:t>
            </w:r>
          </w:p>
        </w:tc>
      </w:tr>
      <w:tr w:rsidR="00C10765" w:rsidRPr="00047F51">
        <w:tc>
          <w:tcPr>
            <w:tcW w:w="828" w:type="dxa"/>
          </w:tcPr>
          <w:p w:rsidR="00C10765" w:rsidRPr="00047F51" w:rsidRDefault="00C10765" w:rsidP="003D56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</w:t>
            </w:r>
          </w:p>
        </w:tc>
        <w:tc>
          <w:tcPr>
            <w:tcW w:w="1440" w:type="dxa"/>
          </w:tcPr>
          <w:p w:rsidR="00C10765" w:rsidRPr="00047F51" w:rsidRDefault="00C10765" w:rsidP="003D56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47F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possible</w:t>
            </w:r>
          </w:p>
        </w:tc>
      </w:tr>
    </w:tbl>
    <w:p w:rsidR="00C10765" w:rsidRPr="00E03E2C" w:rsidRDefault="00C10765" w:rsidP="00D30E99">
      <w:pPr>
        <w:rPr>
          <w:rFonts w:cs="Times New Roman"/>
        </w:rPr>
      </w:pPr>
    </w:p>
    <w:sectPr w:rsidR="00C10765" w:rsidRPr="00E03E2C" w:rsidSect="00E03E2C">
      <w:footerReference w:type="default" r:id="rId7"/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765" w:rsidRDefault="00C10765" w:rsidP="002F32A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10765" w:rsidRDefault="00C10765" w:rsidP="002F32A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765" w:rsidRDefault="00C10765" w:rsidP="00D1492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10765" w:rsidRDefault="00C10765" w:rsidP="006274C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765" w:rsidRDefault="00C10765" w:rsidP="002F32A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10765" w:rsidRDefault="00C10765" w:rsidP="002F32A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B3E"/>
    <w:multiLevelType w:val="hybridMultilevel"/>
    <w:tmpl w:val="D53852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5E0D54A5"/>
    <w:multiLevelType w:val="hybridMultilevel"/>
    <w:tmpl w:val="7B84F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42180"/>
    <w:multiLevelType w:val="hybridMultilevel"/>
    <w:tmpl w:val="EB104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2DA"/>
    <w:rsid w:val="00047F51"/>
    <w:rsid w:val="000F43E1"/>
    <w:rsid w:val="002D4B19"/>
    <w:rsid w:val="002F32AE"/>
    <w:rsid w:val="003572DA"/>
    <w:rsid w:val="003D56E3"/>
    <w:rsid w:val="005F50BC"/>
    <w:rsid w:val="006274C0"/>
    <w:rsid w:val="00854C7B"/>
    <w:rsid w:val="00BE5F7D"/>
    <w:rsid w:val="00C10765"/>
    <w:rsid w:val="00D14923"/>
    <w:rsid w:val="00D30E99"/>
    <w:rsid w:val="00DA4D59"/>
    <w:rsid w:val="00E03E2C"/>
    <w:rsid w:val="00F4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2DA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72DA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72D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72D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572D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3572DA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572DA"/>
    <w:rPr>
      <w:rFonts w:ascii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572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572DA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572DA"/>
    <w:pPr>
      <w:spacing w:before="100" w:beforeAutospacing="1" w:after="100" w:afterAutospacing="1" w:line="240" w:lineRule="auto"/>
    </w:pPr>
    <w:rPr>
      <w:rFonts w:ascii="Tahoma" w:hAnsi="Tahoma" w:cs="Tahoma"/>
      <w:color w:val="474747"/>
      <w:sz w:val="13"/>
      <w:szCs w:val="13"/>
      <w:lang w:val="en-US" w:eastAsia="en-US"/>
    </w:rPr>
  </w:style>
  <w:style w:type="paragraph" w:styleId="Footer">
    <w:name w:val="footer"/>
    <w:basedOn w:val="Normal"/>
    <w:link w:val="FooterChar"/>
    <w:uiPriority w:val="99"/>
    <w:rsid w:val="003572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72D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572DA"/>
  </w:style>
  <w:style w:type="paragraph" w:styleId="ListParagraph">
    <w:name w:val="List Paragraph"/>
    <w:basedOn w:val="Normal"/>
    <w:uiPriority w:val="99"/>
    <w:qFormat/>
    <w:rsid w:val="003572DA"/>
    <w:pPr>
      <w:ind w:left="720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150</Words>
  <Characters>860</Characters>
  <Application>Microsoft Office Outlook</Application>
  <DocSecurity>0</DocSecurity>
  <Lines>0</Lines>
  <Paragraphs>0</Paragraphs>
  <ScaleCrop>false</ScaleCrop>
  <Company>ОСШ№1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Учитель</cp:lastModifiedBy>
  <cp:revision>5</cp:revision>
  <dcterms:created xsi:type="dcterms:W3CDTF">2012-11-06T16:07:00Z</dcterms:created>
  <dcterms:modified xsi:type="dcterms:W3CDTF">2012-11-22T09:50:00Z</dcterms:modified>
</cp:coreProperties>
</file>